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626BE" w:rsidP="00E71FC3">
      <w:pPr>
        <w:pStyle w:val="NoSpacing"/>
      </w:pPr>
      <w:r>
        <w:rPr>
          <w:u w:val="single"/>
        </w:rPr>
        <w:t>John CLEREBEK</w:t>
      </w:r>
      <w:r>
        <w:t xml:space="preserve">      (b.ca.1373)</w:t>
      </w:r>
    </w:p>
    <w:p w:rsidR="000626BE" w:rsidRDefault="000626BE" w:rsidP="00E71FC3">
      <w:pPr>
        <w:pStyle w:val="NoSpacing"/>
      </w:pPr>
    </w:p>
    <w:p w:rsidR="000626BE" w:rsidRDefault="000626BE" w:rsidP="00E71FC3">
      <w:pPr>
        <w:pStyle w:val="NoSpacing"/>
      </w:pPr>
    </w:p>
    <w:p w:rsidR="000626BE" w:rsidRDefault="000626BE" w:rsidP="00E71FC3">
      <w:pPr>
        <w:pStyle w:val="NoSpacing"/>
      </w:pPr>
      <w:r>
        <w:t>Son of Hawise Clerebek(d.1422)(q.v.).</w:t>
      </w:r>
    </w:p>
    <w:p w:rsidR="000626BE" w:rsidRDefault="000626BE" w:rsidP="00E71FC3">
      <w:pPr>
        <w:pStyle w:val="NoSpacing"/>
      </w:pPr>
      <w:r>
        <w:t>(www.inquisitionspostmortem.ac.uk  ref. eCIPM 22-14)</w:t>
      </w:r>
    </w:p>
    <w:p w:rsidR="000626BE" w:rsidRDefault="000626BE" w:rsidP="00E71FC3">
      <w:pPr>
        <w:pStyle w:val="NoSpacing"/>
      </w:pPr>
    </w:p>
    <w:p w:rsidR="000626BE" w:rsidRDefault="000626BE" w:rsidP="00E71FC3">
      <w:pPr>
        <w:pStyle w:val="NoSpacing"/>
      </w:pPr>
    </w:p>
    <w:p w:rsidR="000626BE" w:rsidRDefault="000626BE" w:rsidP="00E71FC3">
      <w:pPr>
        <w:pStyle w:val="NoSpacing"/>
      </w:pPr>
      <w:r>
        <w:t>10 Mar.1422</w:t>
      </w:r>
      <w:r>
        <w:tab/>
        <w:t>His mother died and he inherited her lands.    (ibid.)</w:t>
      </w:r>
    </w:p>
    <w:p w:rsidR="000626BE" w:rsidRDefault="000626BE" w:rsidP="00E71FC3">
      <w:pPr>
        <w:pStyle w:val="NoSpacing"/>
      </w:pPr>
    </w:p>
    <w:p w:rsidR="000626BE" w:rsidRDefault="000626BE" w:rsidP="00E71FC3">
      <w:pPr>
        <w:pStyle w:val="NoSpacing"/>
      </w:pPr>
    </w:p>
    <w:p w:rsidR="000626BE" w:rsidRPr="000626BE" w:rsidRDefault="000626BE" w:rsidP="00E71FC3">
      <w:pPr>
        <w:pStyle w:val="NoSpacing"/>
      </w:pPr>
      <w:r>
        <w:t>27 November 2016</w:t>
      </w:r>
      <w:bookmarkStart w:id="0" w:name="_GoBack"/>
      <w:bookmarkEnd w:id="0"/>
    </w:p>
    <w:sectPr w:rsidR="000626BE" w:rsidRPr="000626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BE" w:rsidRDefault="000626BE" w:rsidP="00E71FC3">
      <w:pPr>
        <w:spacing w:after="0" w:line="240" w:lineRule="auto"/>
      </w:pPr>
      <w:r>
        <w:separator/>
      </w:r>
    </w:p>
  </w:endnote>
  <w:endnote w:type="continuationSeparator" w:id="0">
    <w:p w:rsidR="000626BE" w:rsidRDefault="000626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BE" w:rsidRDefault="000626BE" w:rsidP="00E71FC3">
      <w:pPr>
        <w:spacing w:after="0" w:line="240" w:lineRule="auto"/>
      </w:pPr>
      <w:r>
        <w:separator/>
      </w:r>
    </w:p>
  </w:footnote>
  <w:footnote w:type="continuationSeparator" w:id="0">
    <w:p w:rsidR="000626BE" w:rsidRDefault="000626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6BE"/>
    <w:rsid w:val="000626B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67E7B"/>
  <w15:chartTrackingRefBased/>
  <w15:docId w15:val="{2D3878E9-9B23-44B2-9610-9EC5A1D4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2016-11-27T20:12:00Z</dcterms:created>
  <dcterms:modified xsi:type="dcterms:W3CDTF">2016-11-27T20:15:00Z</dcterms:modified>
</cp:coreProperties>
</file>